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09" w:type="dxa"/>
        <w:tblInd w:w="-106" w:type="dxa"/>
        <w:tblLook w:val="01E0"/>
      </w:tblPr>
      <w:tblGrid>
        <w:gridCol w:w="7938"/>
        <w:gridCol w:w="6771"/>
      </w:tblGrid>
      <w:tr w:rsidR="00382703" w:rsidRPr="00A65769">
        <w:tc>
          <w:tcPr>
            <w:tcW w:w="7938" w:type="dxa"/>
          </w:tcPr>
          <w:p w:rsidR="00382703" w:rsidRDefault="00382703" w:rsidP="003F461D">
            <w:pPr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TRƯỜNG CAO ĐẲNG KINH TẾ - KỸ THUẬT PHÚ LÂM</w:t>
            </w:r>
          </w:p>
        </w:tc>
        <w:tc>
          <w:tcPr>
            <w:tcW w:w="6771" w:type="dxa"/>
          </w:tcPr>
          <w:p w:rsidR="00382703" w:rsidRPr="00A65769" w:rsidRDefault="00382703" w:rsidP="00A65769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A65769">
              <w:rPr>
                <w:b/>
                <w:bCs/>
                <w:sz w:val="24"/>
                <w:szCs w:val="24"/>
                <w:lang w:val="fr-FR"/>
              </w:rPr>
              <w:t>CỘNG HÒA XÃ HỘI CHỦ NGHĨA VIỆT NAM</w:t>
            </w:r>
          </w:p>
        </w:tc>
      </w:tr>
      <w:tr w:rsidR="00382703" w:rsidRPr="00A65769">
        <w:tc>
          <w:tcPr>
            <w:tcW w:w="7938" w:type="dxa"/>
          </w:tcPr>
          <w:p w:rsidR="00382703" w:rsidRPr="0088258B" w:rsidRDefault="00382703" w:rsidP="00650C04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88258B">
              <w:rPr>
                <w:b/>
                <w:bCs/>
                <w:sz w:val="24"/>
                <w:szCs w:val="24"/>
                <w:lang w:val="fr-FR"/>
              </w:rPr>
              <w:t>KHOA…………………………</w:t>
            </w:r>
          </w:p>
        </w:tc>
        <w:tc>
          <w:tcPr>
            <w:tcW w:w="6771" w:type="dxa"/>
          </w:tcPr>
          <w:p w:rsidR="00382703" w:rsidRPr="00453B3F" w:rsidRDefault="00382703" w:rsidP="00453B3F">
            <w:pPr>
              <w:jc w:val="center"/>
              <w:rPr>
                <w:b/>
                <w:bCs/>
                <w:sz w:val="24"/>
                <w:szCs w:val="24"/>
              </w:rPr>
            </w:pPr>
            <w:r w:rsidRPr="004452C3">
              <w:rPr>
                <w:b/>
                <w:bCs/>
                <w:sz w:val="26"/>
                <w:szCs w:val="26"/>
              </w:rPr>
              <w:t>Độc lập - Tự do - Hạnh phúc</w:t>
            </w:r>
          </w:p>
        </w:tc>
      </w:tr>
    </w:tbl>
    <w:p w:rsidR="00382703" w:rsidRPr="005743C0" w:rsidRDefault="00382703" w:rsidP="005743C0">
      <w:pPr>
        <w:rPr>
          <w:b/>
          <w:bCs/>
          <w:sz w:val="26"/>
          <w:szCs w:val="26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26" type="#_x0000_t32" style="position:absolute;margin-left:481.3pt;margin-top:3.85pt;width:155.9pt;height:0;z-index:251658240;visibility:visible;mso-position-horizontal-relative:text;mso-position-vertical-relative:text"/>
        </w:pict>
      </w:r>
      <w:r>
        <w:rPr>
          <w:noProof/>
        </w:rPr>
        <w:pict>
          <v:line id="_x0000_s1027" style="position:absolute;z-index:251659264;mso-position-horizontal-relative:text;mso-position-vertical-relative:text" from="147.6pt,3.35pt" to="240pt,3.35pt"/>
        </w:pict>
      </w:r>
    </w:p>
    <w:p w:rsidR="00382703" w:rsidRDefault="00382703" w:rsidP="005743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ĐĂNG KÝ HƯỚNG DẪN KHÓA LUẬN</w:t>
      </w:r>
    </w:p>
    <w:p w:rsidR="00382703" w:rsidRPr="00650C04" w:rsidRDefault="00382703" w:rsidP="004452C3">
      <w:pPr>
        <w:spacing w:before="120"/>
        <w:jc w:val="center"/>
        <w:rPr>
          <w:b/>
          <w:bCs/>
          <w:sz w:val="28"/>
          <w:szCs w:val="28"/>
        </w:rPr>
      </w:pPr>
      <w:r w:rsidRPr="00650C04">
        <w:rPr>
          <w:b/>
          <w:bCs/>
          <w:sz w:val="28"/>
          <w:szCs w:val="28"/>
        </w:rPr>
        <w:t>Học kỳ … năm học 201… - 201…</w:t>
      </w:r>
    </w:p>
    <w:p w:rsidR="00382703" w:rsidRPr="004452C3" w:rsidRDefault="00382703" w:rsidP="00A16E04">
      <w:pPr>
        <w:jc w:val="center"/>
        <w:rPr>
          <w:sz w:val="28"/>
          <w:szCs w:val="28"/>
        </w:rPr>
      </w:pPr>
    </w:p>
    <w:tbl>
      <w:tblPr>
        <w:tblW w:w="1470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6"/>
        <w:gridCol w:w="4375"/>
        <w:gridCol w:w="5387"/>
        <w:gridCol w:w="1276"/>
        <w:gridCol w:w="2835"/>
      </w:tblGrid>
      <w:tr w:rsidR="00382703" w:rsidRPr="00840E22">
        <w:tc>
          <w:tcPr>
            <w:tcW w:w="836" w:type="dxa"/>
            <w:vAlign w:val="center"/>
          </w:tcPr>
          <w:p w:rsidR="00382703" w:rsidRPr="00840E22" w:rsidRDefault="00382703" w:rsidP="002E62F7">
            <w:pPr>
              <w:spacing w:before="120" w:after="120"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840E22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375" w:type="dxa"/>
            <w:vAlign w:val="center"/>
          </w:tcPr>
          <w:p w:rsidR="00382703" w:rsidRPr="00840E22" w:rsidRDefault="00382703" w:rsidP="002E62F7">
            <w:pPr>
              <w:spacing w:before="120" w:after="120"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840E22">
              <w:rPr>
                <w:b/>
                <w:bCs/>
                <w:sz w:val="26"/>
                <w:szCs w:val="26"/>
              </w:rPr>
              <w:t>Tên đề tài</w:t>
            </w:r>
          </w:p>
        </w:tc>
        <w:tc>
          <w:tcPr>
            <w:tcW w:w="5387" w:type="dxa"/>
          </w:tcPr>
          <w:p w:rsidR="00382703" w:rsidRPr="00840E22" w:rsidRDefault="00382703" w:rsidP="002E62F7">
            <w:pPr>
              <w:spacing w:before="120" w:after="120" w:line="36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Nội dung chính</w:t>
            </w:r>
          </w:p>
        </w:tc>
        <w:tc>
          <w:tcPr>
            <w:tcW w:w="1276" w:type="dxa"/>
            <w:vAlign w:val="center"/>
          </w:tcPr>
          <w:p w:rsidR="00382703" w:rsidRPr="00840E22" w:rsidRDefault="00382703" w:rsidP="002E62F7">
            <w:pPr>
              <w:spacing w:before="120" w:after="120"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840E22">
              <w:rPr>
                <w:b/>
                <w:bCs/>
                <w:sz w:val="26"/>
                <w:szCs w:val="26"/>
              </w:rPr>
              <w:t>S.l SV</w:t>
            </w:r>
          </w:p>
        </w:tc>
        <w:tc>
          <w:tcPr>
            <w:tcW w:w="2835" w:type="dxa"/>
            <w:vAlign w:val="center"/>
          </w:tcPr>
          <w:p w:rsidR="00382703" w:rsidRPr="00840E22" w:rsidRDefault="00382703" w:rsidP="002E62F7">
            <w:pPr>
              <w:spacing w:before="120" w:after="120"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840E22"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82703" w:rsidRPr="00840E22">
        <w:tc>
          <w:tcPr>
            <w:tcW w:w="836" w:type="dxa"/>
            <w:vAlign w:val="center"/>
          </w:tcPr>
          <w:p w:rsidR="00382703" w:rsidRPr="00840E22" w:rsidRDefault="00382703" w:rsidP="002E62F7">
            <w:pPr>
              <w:spacing w:before="120" w:after="120"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375" w:type="dxa"/>
            <w:vAlign w:val="center"/>
          </w:tcPr>
          <w:p w:rsidR="00382703" w:rsidRPr="00840E22" w:rsidRDefault="00382703" w:rsidP="002E62F7">
            <w:pPr>
              <w:spacing w:before="120" w:after="120" w:line="360" w:lineRule="auto"/>
              <w:rPr>
                <w:sz w:val="26"/>
                <w:szCs w:val="26"/>
              </w:rPr>
            </w:pPr>
          </w:p>
        </w:tc>
        <w:tc>
          <w:tcPr>
            <w:tcW w:w="5387" w:type="dxa"/>
          </w:tcPr>
          <w:p w:rsidR="00382703" w:rsidRPr="00840E22" w:rsidRDefault="00382703" w:rsidP="002E62F7">
            <w:pPr>
              <w:spacing w:before="120" w:after="120" w:line="360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382703" w:rsidRPr="00840E22" w:rsidRDefault="00382703" w:rsidP="002E62F7">
            <w:pPr>
              <w:spacing w:before="120" w:after="120" w:line="360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382703" w:rsidRPr="00840E22" w:rsidRDefault="00382703" w:rsidP="002E62F7">
            <w:pPr>
              <w:spacing w:before="120" w:after="120" w:line="360" w:lineRule="auto"/>
              <w:rPr>
                <w:sz w:val="26"/>
                <w:szCs w:val="26"/>
              </w:rPr>
            </w:pPr>
          </w:p>
        </w:tc>
      </w:tr>
      <w:tr w:rsidR="00382703" w:rsidRPr="00840E22">
        <w:tc>
          <w:tcPr>
            <w:tcW w:w="836" w:type="dxa"/>
            <w:vAlign w:val="center"/>
          </w:tcPr>
          <w:p w:rsidR="00382703" w:rsidRPr="00840E22" w:rsidRDefault="00382703" w:rsidP="002E62F7">
            <w:pPr>
              <w:spacing w:before="120" w:after="120"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375" w:type="dxa"/>
            <w:vAlign w:val="center"/>
          </w:tcPr>
          <w:p w:rsidR="00382703" w:rsidRPr="00840E22" w:rsidRDefault="00382703" w:rsidP="002E62F7">
            <w:pPr>
              <w:spacing w:before="120" w:after="120" w:line="360" w:lineRule="auto"/>
              <w:rPr>
                <w:sz w:val="26"/>
                <w:szCs w:val="26"/>
              </w:rPr>
            </w:pPr>
          </w:p>
        </w:tc>
        <w:tc>
          <w:tcPr>
            <w:tcW w:w="5387" w:type="dxa"/>
          </w:tcPr>
          <w:p w:rsidR="00382703" w:rsidRPr="00840E22" w:rsidRDefault="00382703" w:rsidP="002E62F7">
            <w:pPr>
              <w:spacing w:before="120" w:after="120" w:line="360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382703" w:rsidRPr="00840E22" w:rsidRDefault="00382703" w:rsidP="002E62F7">
            <w:pPr>
              <w:spacing w:before="120" w:after="120" w:line="360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382703" w:rsidRPr="00840E22" w:rsidRDefault="00382703" w:rsidP="002E62F7">
            <w:pPr>
              <w:spacing w:before="120" w:after="120" w:line="360" w:lineRule="auto"/>
              <w:rPr>
                <w:sz w:val="26"/>
                <w:szCs w:val="26"/>
              </w:rPr>
            </w:pPr>
          </w:p>
        </w:tc>
      </w:tr>
      <w:tr w:rsidR="00382703" w:rsidRPr="00840E22">
        <w:tc>
          <w:tcPr>
            <w:tcW w:w="836" w:type="dxa"/>
            <w:vAlign w:val="center"/>
          </w:tcPr>
          <w:p w:rsidR="00382703" w:rsidRPr="00840E22" w:rsidRDefault="00382703" w:rsidP="002E62F7">
            <w:pPr>
              <w:spacing w:before="120" w:after="120"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375" w:type="dxa"/>
            <w:vAlign w:val="center"/>
          </w:tcPr>
          <w:p w:rsidR="00382703" w:rsidRPr="00840E22" w:rsidRDefault="00382703" w:rsidP="002E62F7">
            <w:pPr>
              <w:spacing w:before="120" w:after="120" w:line="360" w:lineRule="auto"/>
              <w:rPr>
                <w:sz w:val="26"/>
                <w:szCs w:val="26"/>
              </w:rPr>
            </w:pPr>
          </w:p>
        </w:tc>
        <w:tc>
          <w:tcPr>
            <w:tcW w:w="5387" w:type="dxa"/>
          </w:tcPr>
          <w:p w:rsidR="00382703" w:rsidRPr="00840E22" w:rsidRDefault="00382703" w:rsidP="002E62F7">
            <w:pPr>
              <w:spacing w:before="120" w:after="120" w:line="360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382703" w:rsidRPr="00840E22" w:rsidRDefault="00382703" w:rsidP="002E62F7">
            <w:pPr>
              <w:spacing w:before="120" w:after="120" w:line="360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382703" w:rsidRPr="00840E22" w:rsidRDefault="00382703" w:rsidP="002E62F7">
            <w:pPr>
              <w:spacing w:before="120" w:after="120" w:line="360" w:lineRule="auto"/>
              <w:rPr>
                <w:sz w:val="26"/>
                <w:szCs w:val="26"/>
              </w:rPr>
            </w:pPr>
          </w:p>
        </w:tc>
      </w:tr>
      <w:tr w:rsidR="00382703" w:rsidRPr="00840E22">
        <w:tc>
          <w:tcPr>
            <w:tcW w:w="836" w:type="dxa"/>
            <w:vAlign w:val="center"/>
          </w:tcPr>
          <w:p w:rsidR="00382703" w:rsidRPr="00840E22" w:rsidRDefault="00382703" w:rsidP="002E62F7">
            <w:pPr>
              <w:spacing w:before="120" w:after="120"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375" w:type="dxa"/>
            <w:vAlign w:val="center"/>
          </w:tcPr>
          <w:p w:rsidR="00382703" w:rsidRPr="00840E22" w:rsidRDefault="00382703" w:rsidP="002E62F7">
            <w:pPr>
              <w:spacing w:before="120" w:after="120" w:line="360" w:lineRule="auto"/>
              <w:rPr>
                <w:sz w:val="26"/>
                <w:szCs w:val="26"/>
              </w:rPr>
            </w:pPr>
          </w:p>
        </w:tc>
        <w:tc>
          <w:tcPr>
            <w:tcW w:w="5387" w:type="dxa"/>
          </w:tcPr>
          <w:p w:rsidR="00382703" w:rsidRPr="00840E22" w:rsidRDefault="00382703" w:rsidP="002E62F7">
            <w:pPr>
              <w:spacing w:before="120" w:after="120" w:line="360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382703" w:rsidRPr="00840E22" w:rsidRDefault="00382703" w:rsidP="002E62F7">
            <w:pPr>
              <w:spacing w:before="120" w:after="120" w:line="360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382703" w:rsidRPr="00840E22" w:rsidRDefault="00382703" w:rsidP="002E62F7">
            <w:pPr>
              <w:spacing w:before="120" w:after="120" w:line="360" w:lineRule="auto"/>
              <w:rPr>
                <w:sz w:val="26"/>
                <w:szCs w:val="26"/>
              </w:rPr>
            </w:pPr>
          </w:p>
        </w:tc>
      </w:tr>
      <w:tr w:rsidR="00382703" w:rsidRPr="00840E22">
        <w:tc>
          <w:tcPr>
            <w:tcW w:w="836" w:type="dxa"/>
            <w:vAlign w:val="center"/>
          </w:tcPr>
          <w:p w:rsidR="00382703" w:rsidRPr="00840E22" w:rsidRDefault="00382703" w:rsidP="002E62F7">
            <w:pPr>
              <w:spacing w:before="120" w:after="120"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375" w:type="dxa"/>
            <w:vAlign w:val="center"/>
          </w:tcPr>
          <w:p w:rsidR="00382703" w:rsidRPr="00840E22" w:rsidRDefault="00382703" w:rsidP="002E62F7">
            <w:pPr>
              <w:spacing w:before="120" w:after="120" w:line="360" w:lineRule="auto"/>
              <w:rPr>
                <w:sz w:val="26"/>
                <w:szCs w:val="26"/>
              </w:rPr>
            </w:pPr>
          </w:p>
        </w:tc>
        <w:tc>
          <w:tcPr>
            <w:tcW w:w="5387" w:type="dxa"/>
          </w:tcPr>
          <w:p w:rsidR="00382703" w:rsidRPr="00840E22" w:rsidRDefault="00382703" w:rsidP="002E62F7">
            <w:pPr>
              <w:spacing w:before="120" w:after="120" w:line="360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382703" w:rsidRPr="00840E22" w:rsidRDefault="00382703" w:rsidP="002E62F7">
            <w:pPr>
              <w:spacing w:before="120" w:after="120" w:line="360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382703" w:rsidRPr="00840E22" w:rsidRDefault="00382703" w:rsidP="002E62F7">
            <w:pPr>
              <w:spacing w:before="120" w:after="120" w:line="360" w:lineRule="auto"/>
              <w:rPr>
                <w:sz w:val="26"/>
                <w:szCs w:val="26"/>
              </w:rPr>
            </w:pPr>
          </w:p>
        </w:tc>
      </w:tr>
    </w:tbl>
    <w:p w:rsidR="00382703" w:rsidRDefault="00382703" w:rsidP="009169A3">
      <w:pPr>
        <w:rPr>
          <w:sz w:val="26"/>
          <w:szCs w:val="26"/>
        </w:rPr>
      </w:pPr>
      <w:bookmarkStart w:id="0" w:name="_GoBack"/>
      <w:bookmarkEnd w:id="0"/>
    </w:p>
    <w:tbl>
      <w:tblPr>
        <w:tblW w:w="0" w:type="auto"/>
        <w:tblInd w:w="-106" w:type="dxa"/>
        <w:tblLook w:val="00A0"/>
      </w:tblPr>
      <w:tblGrid>
        <w:gridCol w:w="7127"/>
        <w:gridCol w:w="7088"/>
      </w:tblGrid>
      <w:tr w:rsidR="00382703" w:rsidRPr="00840E22">
        <w:tc>
          <w:tcPr>
            <w:tcW w:w="7391" w:type="dxa"/>
          </w:tcPr>
          <w:p w:rsidR="00382703" w:rsidRPr="00840E22" w:rsidRDefault="00382703" w:rsidP="00840E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18" w:type="dxa"/>
          </w:tcPr>
          <w:p w:rsidR="00382703" w:rsidRPr="00650C04" w:rsidRDefault="00382703" w:rsidP="00840E22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650C04">
              <w:rPr>
                <w:i/>
                <w:iCs/>
                <w:sz w:val="26"/>
                <w:szCs w:val="26"/>
              </w:rPr>
              <w:t>T</w:t>
            </w:r>
            <w:r>
              <w:rPr>
                <w:i/>
                <w:iCs/>
                <w:sz w:val="26"/>
                <w:szCs w:val="26"/>
              </w:rPr>
              <w:t>P</w:t>
            </w:r>
            <w:r w:rsidRPr="00650C04">
              <w:rPr>
                <w:i/>
                <w:iCs/>
                <w:sz w:val="26"/>
                <w:szCs w:val="26"/>
              </w:rPr>
              <w:t>. H</w:t>
            </w:r>
            <w:r>
              <w:rPr>
                <w:i/>
                <w:iCs/>
                <w:sz w:val="26"/>
                <w:szCs w:val="26"/>
              </w:rPr>
              <w:t xml:space="preserve">ồ </w:t>
            </w:r>
            <w:r w:rsidRPr="00650C04">
              <w:rPr>
                <w:i/>
                <w:iCs/>
                <w:sz w:val="26"/>
                <w:szCs w:val="26"/>
              </w:rPr>
              <w:t>C</w:t>
            </w:r>
            <w:r>
              <w:rPr>
                <w:i/>
                <w:iCs/>
                <w:sz w:val="26"/>
                <w:szCs w:val="26"/>
              </w:rPr>
              <w:t xml:space="preserve">hí </w:t>
            </w:r>
            <w:r w:rsidRPr="00650C04">
              <w:rPr>
                <w:i/>
                <w:iCs/>
                <w:sz w:val="26"/>
                <w:szCs w:val="26"/>
              </w:rPr>
              <w:t>M</w:t>
            </w:r>
            <w:r>
              <w:rPr>
                <w:i/>
                <w:iCs/>
                <w:sz w:val="26"/>
                <w:szCs w:val="26"/>
              </w:rPr>
              <w:t>inh</w:t>
            </w:r>
            <w:r w:rsidRPr="00650C04">
              <w:rPr>
                <w:i/>
                <w:iCs/>
                <w:sz w:val="26"/>
                <w:szCs w:val="26"/>
              </w:rPr>
              <w:t>, ngày …… tháng …… năm 201…</w:t>
            </w:r>
          </w:p>
          <w:p w:rsidR="00382703" w:rsidRPr="00840E22" w:rsidRDefault="00382703" w:rsidP="00840E2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GIẢNG VIÊN</w:t>
            </w:r>
          </w:p>
          <w:p w:rsidR="00382703" w:rsidRPr="00840E22" w:rsidRDefault="00382703" w:rsidP="00840E22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82703" w:rsidRPr="00840E22" w:rsidRDefault="00382703" w:rsidP="00840E22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82703" w:rsidRPr="00840E22" w:rsidRDefault="00382703" w:rsidP="00840E22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82703" w:rsidRPr="00840E22" w:rsidRDefault="00382703" w:rsidP="00840E22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82703" w:rsidRPr="002E62F7" w:rsidRDefault="00382703" w:rsidP="00840E22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382703" w:rsidRDefault="00382703" w:rsidP="00D11F8D">
      <w:pPr>
        <w:rPr>
          <w:sz w:val="26"/>
          <w:szCs w:val="26"/>
        </w:rPr>
      </w:pPr>
    </w:p>
    <w:p w:rsidR="00382703" w:rsidRDefault="00382703" w:rsidP="00D11F8D">
      <w:pPr>
        <w:rPr>
          <w:i/>
          <w:iCs/>
          <w:sz w:val="26"/>
          <w:szCs w:val="26"/>
        </w:rPr>
      </w:pPr>
      <w:r w:rsidRPr="00D11F8D">
        <w:rPr>
          <w:i/>
          <w:iCs/>
          <w:sz w:val="26"/>
          <w:szCs w:val="26"/>
          <w:u w:val="single"/>
        </w:rPr>
        <w:t>Ghi chú:</w:t>
      </w:r>
      <w:r>
        <w:rPr>
          <w:i/>
          <w:iCs/>
          <w:sz w:val="26"/>
          <w:szCs w:val="26"/>
        </w:rPr>
        <w:tab/>
        <w:t>Một đề tài tối đa không quá 03 sinh viên</w:t>
      </w:r>
    </w:p>
    <w:p w:rsidR="00382703" w:rsidRPr="00D11F8D" w:rsidRDefault="00382703" w:rsidP="00D11F8D">
      <w:pPr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ab/>
      </w:r>
      <w:r>
        <w:rPr>
          <w:i/>
          <w:iCs/>
          <w:sz w:val="26"/>
          <w:szCs w:val="26"/>
        </w:rPr>
        <w:tab/>
        <w:t>Một giảng viên hướng dẫn tối đa không quá 05 đề tài</w:t>
      </w:r>
    </w:p>
    <w:sectPr w:rsidR="00382703" w:rsidRPr="00D11F8D" w:rsidSect="0054021B">
      <w:footerReference w:type="default" r:id="rId7"/>
      <w:headerReference w:type="first" r:id="rId8"/>
      <w:footerReference w:type="first" r:id="rId9"/>
      <w:pgSz w:w="16834" w:h="11909" w:orient="landscape" w:code="9"/>
      <w:pgMar w:top="1134" w:right="1134" w:bottom="1134" w:left="1701" w:header="567" w:footer="567" w:gutter="0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703" w:rsidRDefault="00382703">
      <w:r>
        <w:separator/>
      </w:r>
    </w:p>
  </w:endnote>
  <w:endnote w:type="continuationSeparator" w:id="1">
    <w:p w:rsidR="00382703" w:rsidRDefault="003827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703" w:rsidRDefault="00382703">
    <w:pPr>
      <w:pStyle w:val="Footer"/>
      <w:ind w:right="360"/>
      <w:rPr>
        <w:rFonts w:ascii=".VnTime" w:hAnsi=".VnTime" w:cs=".VnTime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703" w:rsidRPr="00072822" w:rsidRDefault="00382703" w:rsidP="00072822">
    <w:pPr>
      <w:pStyle w:val="Footer"/>
      <w:tabs>
        <w:tab w:val="clear" w:pos="4320"/>
        <w:tab w:val="clear" w:pos="8640"/>
      </w:tabs>
      <w:rPr>
        <w:sz w:val="26"/>
        <w:szCs w:val="26"/>
      </w:rPr>
    </w:pPr>
    <w:r w:rsidRPr="00072822">
      <w:rPr>
        <w:sz w:val="26"/>
        <w:szCs w:val="26"/>
      </w:rPr>
      <w:t>BM01</w:t>
    </w:r>
    <w:r>
      <w:rPr>
        <w:sz w:val="26"/>
        <w:szCs w:val="26"/>
      </w:rPr>
      <w:t>-</w:t>
    </w:r>
    <w:r w:rsidRPr="00072822">
      <w:rPr>
        <w:sz w:val="26"/>
        <w:szCs w:val="26"/>
      </w:rPr>
      <w:t>QT</w:t>
    </w:r>
    <w:r>
      <w:rPr>
        <w:sz w:val="26"/>
        <w:szCs w:val="26"/>
      </w:rPr>
      <w:t>/</w:t>
    </w:r>
    <w:r w:rsidRPr="00072822">
      <w:rPr>
        <w:sz w:val="26"/>
        <w:szCs w:val="26"/>
      </w:rPr>
      <w:t>13/</w:t>
    </w:r>
    <w:r>
      <w:rPr>
        <w:sz w:val="26"/>
        <w:szCs w:val="26"/>
      </w:rPr>
      <w:t>P.Đ</w:t>
    </w:r>
    <w:r w:rsidRPr="00072822">
      <w:rPr>
        <w:sz w:val="26"/>
        <w:szCs w:val="26"/>
      </w:rPr>
      <w:t>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703" w:rsidRDefault="00382703">
      <w:r>
        <w:separator/>
      </w:r>
    </w:p>
  </w:footnote>
  <w:footnote w:type="continuationSeparator" w:id="1">
    <w:p w:rsidR="00382703" w:rsidRDefault="003827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703" w:rsidRPr="00072822" w:rsidRDefault="00382703" w:rsidP="002504B0">
    <w:pPr>
      <w:pStyle w:val="Header"/>
      <w:tabs>
        <w:tab w:val="clear" w:pos="4320"/>
        <w:tab w:val="clear" w:pos="8640"/>
      </w:tabs>
      <w:rPr>
        <w:sz w:val="26"/>
        <w:szCs w:val="2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92049"/>
    <w:multiLevelType w:val="hybridMultilevel"/>
    <w:tmpl w:val="47FAB3BE"/>
    <w:lvl w:ilvl="0" w:tplc="939A1216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055592"/>
    <w:multiLevelType w:val="hybridMultilevel"/>
    <w:tmpl w:val="ADAC0E38"/>
    <w:lvl w:ilvl="0" w:tplc="D1A43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123C68"/>
    <w:multiLevelType w:val="hybridMultilevel"/>
    <w:tmpl w:val="962E11B8"/>
    <w:lvl w:ilvl="0" w:tplc="8EDC36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6306F8"/>
    <w:multiLevelType w:val="hybridMultilevel"/>
    <w:tmpl w:val="C5503B9A"/>
    <w:lvl w:ilvl="0" w:tplc="9E8CECA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56BB7D69"/>
    <w:multiLevelType w:val="hybridMultilevel"/>
    <w:tmpl w:val="F63AC34A"/>
    <w:lvl w:ilvl="0" w:tplc="B1DE21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65845677"/>
    <w:multiLevelType w:val="hybridMultilevel"/>
    <w:tmpl w:val="B726AF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drawingGridHorizontalSpacing w:val="24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3E01"/>
    <w:rsid w:val="000340A3"/>
    <w:rsid w:val="00045B20"/>
    <w:rsid w:val="00072822"/>
    <w:rsid w:val="0009183F"/>
    <w:rsid w:val="00094271"/>
    <w:rsid w:val="00095210"/>
    <w:rsid w:val="00097857"/>
    <w:rsid w:val="000D634D"/>
    <w:rsid w:val="00101A4F"/>
    <w:rsid w:val="0014109D"/>
    <w:rsid w:val="002504B0"/>
    <w:rsid w:val="002C191F"/>
    <w:rsid w:val="002C4D87"/>
    <w:rsid w:val="002E62F7"/>
    <w:rsid w:val="00303C23"/>
    <w:rsid w:val="00337A67"/>
    <w:rsid w:val="00345845"/>
    <w:rsid w:val="003659B2"/>
    <w:rsid w:val="0037512F"/>
    <w:rsid w:val="00382703"/>
    <w:rsid w:val="003F461D"/>
    <w:rsid w:val="004363F7"/>
    <w:rsid w:val="004437AB"/>
    <w:rsid w:val="004452C3"/>
    <w:rsid w:val="0045054C"/>
    <w:rsid w:val="00453B3F"/>
    <w:rsid w:val="004673C2"/>
    <w:rsid w:val="00491593"/>
    <w:rsid w:val="00534D71"/>
    <w:rsid w:val="00536D51"/>
    <w:rsid w:val="0054021B"/>
    <w:rsid w:val="00564508"/>
    <w:rsid w:val="005743C0"/>
    <w:rsid w:val="00620BF5"/>
    <w:rsid w:val="00650C04"/>
    <w:rsid w:val="006B1B99"/>
    <w:rsid w:val="006E6462"/>
    <w:rsid w:val="006F1337"/>
    <w:rsid w:val="007622E7"/>
    <w:rsid w:val="0078674A"/>
    <w:rsid w:val="00786A7D"/>
    <w:rsid w:val="007B2EE8"/>
    <w:rsid w:val="007B391F"/>
    <w:rsid w:val="008052AF"/>
    <w:rsid w:val="00824A53"/>
    <w:rsid w:val="00832672"/>
    <w:rsid w:val="00840E22"/>
    <w:rsid w:val="0088258B"/>
    <w:rsid w:val="008848D5"/>
    <w:rsid w:val="008D3A35"/>
    <w:rsid w:val="009169A3"/>
    <w:rsid w:val="00985A9F"/>
    <w:rsid w:val="009F63FF"/>
    <w:rsid w:val="00A0409B"/>
    <w:rsid w:val="00A16E04"/>
    <w:rsid w:val="00A65769"/>
    <w:rsid w:val="00A856DF"/>
    <w:rsid w:val="00AC6556"/>
    <w:rsid w:val="00AE34CB"/>
    <w:rsid w:val="00AE6B81"/>
    <w:rsid w:val="00AF2FC1"/>
    <w:rsid w:val="00AF4A3B"/>
    <w:rsid w:val="00B67DA7"/>
    <w:rsid w:val="00B81CCF"/>
    <w:rsid w:val="00BC7360"/>
    <w:rsid w:val="00BF1A53"/>
    <w:rsid w:val="00BF66D4"/>
    <w:rsid w:val="00C03427"/>
    <w:rsid w:val="00C05801"/>
    <w:rsid w:val="00C53E01"/>
    <w:rsid w:val="00C614B3"/>
    <w:rsid w:val="00C82AF4"/>
    <w:rsid w:val="00C9136D"/>
    <w:rsid w:val="00CC10BB"/>
    <w:rsid w:val="00D01861"/>
    <w:rsid w:val="00D11F8D"/>
    <w:rsid w:val="00D24EC7"/>
    <w:rsid w:val="00E06FBA"/>
    <w:rsid w:val="00E7220C"/>
    <w:rsid w:val="00E8610D"/>
    <w:rsid w:val="00EE3A97"/>
    <w:rsid w:val="00EE3C40"/>
    <w:rsid w:val="00EF5882"/>
    <w:rsid w:val="00F40906"/>
    <w:rsid w:val="00F50FAF"/>
    <w:rsid w:val="00F5597B"/>
    <w:rsid w:val="00F77A5C"/>
    <w:rsid w:val="00F9730F"/>
    <w:rsid w:val="00FD213E"/>
    <w:rsid w:val="00FD416E"/>
    <w:rsid w:val="00FD6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672"/>
    <w:rPr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340A3"/>
    <w:pPr>
      <w:keepNext/>
      <w:spacing w:before="120" w:after="240" w:line="120" w:lineRule="auto"/>
      <w:ind w:left="567" w:right="284"/>
      <w:outlineLvl w:val="2"/>
    </w:pPr>
    <w:rPr>
      <w:rFonts w:ascii=".VnTimeH" w:hAnsi=".VnTimeH" w:cs=".VnTimeH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0340A3"/>
    <w:rPr>
      <w:rFonts w:ascii=".VnTimeH" w:hAnsi=".VnTimeH" w:cs=".VnTimeH"/>
      <w:sz w:val="26"/>
      <w:szCs w:val="26"/>
    </w:rPr>
  </w:style>
  <w:style w:type="paragraph" w:styleId="Footer">
    <w:name w:val="footer"/>
    <w:basedOn w:val="Normal"/>
    <w:link w:val="FooterChar"/>
    <w:uiPriority w:val="99"/>
    <w:rsid w:val="0083267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7220C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832672"/>
  </w:style>
  <w:style w:type="table" w:styleId="TableGrid">
    <w:name w:val="Table Grid"/>
    <w:basedOn w:val="TableNormal"/>
    <w:uiPriority w:val="99"/>
    <w:rsid w:val="00832672"/>
    <w:pPr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673C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7220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63</Words>
  <Characters>364</Characters>
  <Application>Microsoft Office Outlook</Application>
  <DocSecurity>0</DocSecurity>
  <Lines>0</Lines>
  <Paragraphs>0</Paragraphs>
  <ScaleCrop>false</ScaleCrop>
  <Company>Truong CD KT - KT Phu Lam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CÔNG NGHIỆP</dc:title>
  <dc:subject/>
  <dc:creator>NCKH-HTQT</dc:creator>
  <cp:keywords/>
  <dc:description/>
  <cp:lastModifiedBy>Khoa Cong Nghe Thong Tin</cp:lastModifiedBy>
  <cp:revision>8</cp:revision>
  <dcterms:created xsi:type="dcterms:W3CDTF">2013-12-06T00:04:00Z</dcterms:created>
  <dcterms:modified xsi:type="dcterms:W3CDTF">2014-06-10T03:03:00Z</dcterms:modified>
</cp:coreProperties>
</file>